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3DF" w:rsidRPr="0069679F" w:rsidRDefault="00BF23DF" w:rsidP="0069679F">
      <w:pPr>
        <w:pStyle w:val="NormalWeb"/>
        <w:spacing w:before="0" w:beforeAutospacing="0" w:after="0" w:line="240" w:lineRule="auto"/>
        <w:jc w:val="center"/>
        <w:rPr>
          <w:b/>
        </w:rPr>
      </w:pPr>
      <w:bookmarkStart w:id="0" w:name="_GoBack"/>
      <w:r>
        <w:rPr>
          <w:b/>
          <w:color w:val="000000"/>
          <w:sz w:val="22"/>
          <w:szCs w:val="22"/>
        </w:rPr>
        <w:t xml:space="preserve"> ОПРОСНЫЙ ЛИСТ</w:t>
      </w:r>
      <w:r w:rsidRPr="0069679F">
        <w:rPr>
          <w:b/>
          <w:color w:val="000000"/>
          <w:sz w:val="22"/>
          <w:szCs w:val="22"/>
        </w:rPr>
        <w:t xml:space="preserve"> </w:t>
      </w:r>
    </w:p>
    <w:p w:rsidR="00BF23DF" w:rsidRPr="0069679F" w:rsidRDefault="00BF23DF" w:rsidP="0069679F">
      <w:pPr>
        <w:pStyle w:val="NormalWeb"/>
        <w:spacing w:before="0" w:beforeAutospacing="0" w:after="0" w:line="240" w:lineRule="auto"/>
        <w:jc w:val="center"/>
        <w:rPr>
          <w:b/>
        </w:rPr>
      </w:pPr>
      <w:r w:rsidRPr="0069679F">
        <w:rPr>
          <w:b/>
          <w:color w:val="000000"/>
          <w:sz w:val="22"/>
          <w:szCs w:val="22"/>
        </w:rPr>
        <w:t>ДЛЯ ПРОВЕДЕНИЯ ПУБЛИЧНЫХ КОНСУЛЬТАЦИЙ</w:t>
      </w:r>
    </w:p>
    <w:p w:rsidR="00BF23DF" w:rsidRDefault="00BF23DF" w:rsidP="0069679F">
      <w:pPr>
        <w:pStyle w:val="NormalWeb"/>
        <w:spacing w:before="0" w:beforeAutospacing="0" w:after="0" w:line="240" w:lineRule="auto"/>
        <w:jc w:val="center"/>
        <w:rPr>
          <w:b/>
          <w:color w:val="000000"/>
          <w:sz w:val="22"/>
          <w:szCs w:val="22"/>
        </w:rPr>
      </w:pPr>
      <w:r w:rsidRPr="0069679F">
        <w:rPr>
          <w:b/>
          <w:color w:val="000000"/>
          <w:sz w:val="22"/>
          <w:szCs w:val="22"/>
        </w:rPr>
        <w:t>ПО ОЦЕНКЕ РЕГУЛИРУЮЩЕГО ВОЗДЕЙСТВИЯ</w:t>
      </w:r>
    </w:p>
    <w:p w:rsidR="00BF23DF" w:rsidRDefault="00BF23DF" w:rsidP="0069679F">
      <w:pPr>
        <w:pStyle w:val="NormalWeb"/>
        <w:spacing w:before="0" w:beforeAutospacing="0" w:after="0" w:line="240" w:lineRule="auto"/>
        <w:jc w:val="center"/>
      </w:pPr>
      <w:r w:rsidRPr="00DE7BA7">
        <w:t xml:space="preserve">проект постановления Администрации города </w:t>
      </w:r>
      <w:smartTag w:uri="urn:schemas-microsoft-com:office:smarttags" w:element="PersonName">
        <w:r w:rsidRPr="00DE7BA7">
          <w:t>Тобольск</w:t>
        </w:r>
      </w:smartTag>
      <w:r w:rsidRPr="00DE7BA7">
        <w:t xml:space="preserve">а </w:t>
      </w:r>
    </w:p>
    <w:p w:rsidR="00BF23DF" w:rsidRDefault="00BF23DF" w:rsidP="00DE7BA7">
      <w:pPr>
        <w:pStyle w:val="NormalWeb"/>
        <w:spacing w:before="0" w:beforeAutospacing="0"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«Об утверждении административного регламента предоставления муниципальной услуги по принятию решения о проведении ярмарок на территории муниципального образования»</w:t>
      </w:r>
    </w:p>
    <w:p w:rsidR="00BF23DF" w:rsidRPr="00DE7BA7" w:rsidRDefault="00BF23DF" w:rsidP="00DE7BA7">
      <w:pPr>
        <w:pStyle w:val="NormalWeb"/>
        <w:spacing w:before="0" w:beforeAutospacing="0" w:after="0" w:line="240" w:lineRule="auto"/>
        <w:jc w:val="center"/>
      </w:pPr>
    </w:p>
    <w:p w:rsidR="00BF23DF" w:rsidRPr="00E858C4" w:rsidRDefault="00BF23DF" w:rsidP="00E11AE5">
      <w:pPr>
        <w:pStyle w:val="NormalWeb"/>
        <w:spacing w:after="0" w:line="240" w:lineRule="auto"/>
        <w:rPr>
          <w:color w:val="000000"/>
          <w:sz w:val="22"/>
          <w:szCs w:val="22"/>
        </w:rPr>
      </w:pPr>
      <w:r w:rsidRPr="00E11AE5">
        <w:rPr>
          <w:color w:val="000000"/>
          <w:sz w:val="22"/>
          <w:szCs w:val="22"/>
        </w:rPr>
        <w:t>Пожалуйста, заполните и направьт</w:t>
      </w:r>
      <w:r>
        <w:rPr>
          <w:color w:val="000000"/>
          <w:sz w:val="22"/>
          <w:szCs w:val="22"/>
        </w:rPr>
        <w:t xml:space="preserve">е данную форму на адрес </w:t>
      </w:r>
      <w:r w:rsidRPr="00E11AE5">
        <w:rPr>
          <w:color w:val="000000"/>
          <w:sz w:val="22"/>
          <w:szCs w:val="22"/>
        </w:rPr>
        <w:t>электронной почты</w:t>
      </w:r>
      <w:r>
        <w:rPr>
          <w:color w:val="000000"/>
          <w:sz w:val="22"/>
          <w:szCs w:val="22"/>
        </w:rPr>
        <w:t>:</w:t>
      </w:r>
      <w:r w:rsidRPr="00E858C4">
        <w:rPr>
          <w:color w:val="000000"/>
          <w:sz w:val="22"/>
          <w:szCs w:val="22"/>
        </w:rPr>
        <w:t xml:space="preserve"> </w:t>
      </w:r>
      <w:hyperlink r:id="rId4" w:history="1">
        <w:r w:rsidRPr="009A5F22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torgotdel208@yandex.ru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E11AE5">
        <w:rPr>
          <w:color w:val="000000"/>
          <w:sz w:val="22"/>
          <w:szCs w:val="22"/>
        </w:rPr>
        <w:t>не позднее</w:t>
      </w:r>
      <w:r>
        <w:rPr>
          <w:color w:val="000000"/>
          <w:sz w:val="22"/>
          <w:szCs w:val="22"/>
        </w:rPr>
        <w:t xml:space="preserve">   «18» апреля 2018</w:t>
      </w:r>
      <w:r w:rsidRPr="00E11AE5">
        <w:rPr>
          <w:color w:val="000000"/>
          <w:sz w:val="22"/>
          <w:szCs w:val="22"/>
        </w:rPr>
        <w:t xml:space="preserve"> года.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Контактная информация:</w:t>
      </w:r>
      <w:r>
        <w:rPr>
          <w:color w:val="000000"/>
          <w:sz w:val="22"/>
          <w:szCs w:val="22"/>
        </w:rPr>
        <w:t xml:space="preserve"> 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Название органа, организации/Ф.И.О. индивидуального предпринимателя: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____________________________________________________________________________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Сфера деятельности: ___________________________________________________________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Ф.И.О. и должность контактного лица: _____________________________________________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Номер контактного телефона: ____________________________________________________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Адрес электронной почты: _______________________________________________________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Ответьте на следующие вопросы: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1. Обосновано ли предлагаемое проектом акта регулирование?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______________________________________________________________________________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2. Является ли предлагаемое регулирование оптимальным способом решения проблемы?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______________________________________________________________________________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3. Какие риски и негативные последствия могут возникнуть в случае принятия проекта акта?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______________________________________________________________________________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4. Какие выгоды и преимущества могут возникнуть в случае принятия проекта акта?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______________________________________________________________________________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5. Существуют ли альтернативные (менее затратные и (или) более эффективные) способы решения проблемы?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______________________________________________________________________________</w:t>
      </w:r>
    </w:p>
    <w:p w:rsidR="00BF23DF" w:rsidRPr="00E11AE5" w:rsidRDefault="00BF23DF" w:rsidP="00E11AE5">
      <w:pPr>
        <w:pStyle w:val="NormalWeb"/>
        <w:spacing w:after="0" w:line="240" w:lineRule="auto"/>
      </w:pPr>
      <w:r w:rsidRPr="00E11AE5">
        <w:rPr>
          <w:color w:val="000000"/>
          <w:sz w:val="22"/>
          <w:szCs w:val="22"/>
        </w:rPr>
        <w:t>6. Иные замечания и предложения по проекту акта</w:t>
      </w:r>
    </w:p>
    <w:p w:rsidR="00BF23DF" w:rsidRPr="00E11AE5" w:rsidRDefault="00BF23DF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</w:t>
      </w:r>
      <w:bookmarkEnd w:id="0"/>
      <w:r>
        <w:rPr>
          <w:rFonts w:ascii="Times New Roman" w:hAnsi="Times New Roman"/>
        </w:rPr>
        <w:t>_______________</w:t>
      </w:r>
    </w:p>
    <w:sectPr w:rsidR="00BF23DF" w:rsidRPr="00E11AE5" w:rsidSect="00B90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20E"/>
    <w:rsid w:val="00062682"/>
    <w:rsid w:val="000908C0"/>
    <w:rsid w:val="00140528"/>
    <w:rsid w:val="001F39BE"/>
    <w:rsid w:val="00234C5E"/>
    <w:rsid w:val="0037220E"/>
    <w:rsid w:val="00441029"/>
    <w:rsid w:val="004A0E7E"/>
    <w:rsid w:val="0069679F"/>
    <w:rsid w:val="006D5BDD"/>
    <w:rsid w:val="008C6A0B"/>
    <w:rsid w:val="008F5B20"/>
    <w:rsid w:val="00973DF3"/>
    <w:rsid w:val="00993E42"/>
    <w:rsid w:val="009A5F22"/>
    <w:rsid w:val="00B90AE0"/>
    <w:rsid w:val="00BF23DF"/>
    <w:rsid w:val="00C15CD5"/>
    <w:rsid w:val="00D13847"/>
    <w:rsid w:val="00DE7BA7"/>
    <w:rsid w:val="00E11AE5"/>
    <w:rsid w:val="00E85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AE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E11AE5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ropdown-user-namefirst-letter">
    <w:name w:val="dropdown-user-name__first-letter"/>
    <w:basedOn w:val="DefaultParagraphFont"/>
    <w:uiPriority w:val="99"/>
    <w:rsid w:val="00E858C4"/>
    <w:rPr>
      <w:rFonts w:cs="Times New Roman"/>
    </w:rPr>
  </w:style>
  <w:style w:type="character" w:styleId="Hyperlink">
    <w:name w:val="Hyperlink"/>
    <w:basedOn w:val="DefaultParagraphFont"/>
    <w:uiPriority w:val="99"/>
    <w:rsid w:val="0014052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55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orgotdel208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290</Words>
  <Characters>1656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Торопова</dc:creator>
  <cp:keywords/>
  <dc:description/>
  <cp:lastModifiedBy>User</cp:lastModifiedBy>
  <cp:revision>8</cp:revision>
  <dcterms:created xsi:type="dcterms:W3CDTF">2017-12-21T11:04:00Z</dcterms:created>
  <dcterms:modified xsi:type="dcterms:W3CDTF">2018-03-29T09:10:00Z</dcterms:modified>
</cp:coreProperties>
</file>